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30F31" w14:textId="77777777" w:rsidR="00A727CA" w:rsidRPr="00E41A15" w:rsidRDefault="00461B99" w:rsidP="00461B99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461B99">
        <w:rPr>
          <w:sz w:val="64"/>
          <w:szCs w:val="64"/>
        </w:rPr>
        <w:t>Probability Scale (A3</w:t>
      </w:r>
      <w:r>
        <w:rPr>
          <w:sz w:val="64"/>
          <w:szCs w:val="64"/>
        </w:rPr>
        <w:t>)</w:t>
      </w:r>
    </w:p>
    <w:p w14:paraId="4B1A9774" w14:textId="77777777" w:rsidR="006B79AD" w:rsidRPr="00A727CA" w:rsidRDefault="006B79AD" w:rsidP="00685A54">
      <w:pPr>
        <w:rPr>
          <w:sz w:val="4"/>
        </w:rPr>
      </w:pPr>
    </w:p>
    <w:p w14:paraId="56311003" w14:textId="6F5D3712" w:rsidR="00804CF8" w:rsidRPr="004D68C7" w:rsidRDefault="00673ADC" w:rsidP="00804CF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CC4998" wp14:editId="1090DECC">
                <wp:simplePos x="0" y="0"/>
                <wp:positionH relativeFrom="column">
                  <wp:posOffset>3982720</wp:posOffset>
                </wp:positionH>
                <wp:positionV relativeFrom="paragraph">
                  <wp:posOffset>92710</wp:posOffset>
                </wp:positionV>
                <wp:extent cx="1016000" cy="514350"/>
                <wp:effectExtent l="0" t="0" r="1270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000" cy="5143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06A47E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Even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CC499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13.6pt;margin-top:7.3pt;width:80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" fillcolor="#deeaf6 [664]" strokeweight=".5pt">
                <v:textbox>
                  <w:txbxContent>
                    <w:p w14:paraId="4A06A47E" w14:textId="77777777" w:rsidR="00804CF8" w:rsidRDefault="00804CF8" w:rsidP="00804CF8">
                      <w:pPr>
                        <w:jc w:val="center"/>
                      </w:pPr>
                      <w:r>
                        <w:t>Even chance</w:t>
                      </w:r>
                    </w:p>
                  </w:txbxContent>
                </v:textbox>
              </v:shape>
            </w:pict>
          </mc:Fallback>
        </mc:AlternateContent>
      </w:r>
      <w:r w:rsidR="00804C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4BD8E3" wp14:editId="77CC3688">
                <wp:simplePos x="0" y="0"/>
                <wp:positionH relativeFrom="column">
                  <wp:posOffset>1836420</wp:posOffset>
                </wp:positionH>
                <wp:positionV relativeFrom="paragraph">
                  <wp:posOffset>107738</wp:posOffset>
                </wp:positionV>
                <wp:extent cx="914400" cy="332740"/>
                <wp:effectExtent l="0" t="0" r="19050" b="1016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27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738060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Unlikely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4BD8E3" id="Text Box 3" o:spid="_x0000_s1027" type="#_x0000_t202" style="position:absolute;left:0;text-align:left;margin-left:144.6pt;margin-top:8.5pt;width:1in;height:26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" fillcolor="#deeaf6 [664]" strokeweight=".5pt">
                <v:textbox>
                  <w:txbxContent>
                    <w:p w14:paraId="31738060" w14:textId="77777777" w:rsidR="00804CF8" w:rsidRDefault="00804CF8" w:rsidP="00804CF8">
                      <w:pPr>
                        <w:jc w:val="center"/>
                      </w:pPr>
                      <w:r>
                        <w:t>Unlikely</w:t>
                      </w:r>
                    </w:p>
                  </w:txbxContent>
                </v:textbox>
              </v:shape>
            </w:pict>
          </mc:Fallback>
        </mc:AlternateContent>
      </w:r>
      <w:r w:rsidR="00804CF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54F6D7" wp14:editId="068E84A1">
                <wp:simplePos x="0" y="0"/>
                <wp:positionH relativeFrom="column">
                  <wp:posOffset>-381847</wp:posOffset>
                </wp:positionH>
                <wp:positionV relativeFrom="paragraph">
                  <wp:posOffset>99272</wp:posOffset>
                </wp:positionV>
                <wp:extent cx="931334" cy="332740"/>
                <wp:effectExtent l="0" t="0" r="21590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334" cy="3327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ABFB19" w14:textId="77777777" w:rsidR="00804CF8" w:rsidRDefault="00804CF8" w:rsidP="00804CF8">
                            <w:r>
                              <w:t xml:space="preserve">Impossible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54F6D7" id="Text Box 10" o:spid="_x0000_s1028" type="#_x0000_t202" style="position:absolute;left:0;text-align:left;margin-left:-30.05pt;margin-top:7.8pt;width:73.35pt;height:26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" fillcolor="#deeaf6 [664]" strokeweight=".5pt">
                <v:textbox>
                  <w:txbxContent>
                    <w:p w14:paraId="16ABFB19" w14:textId="77777777" w:rsidR="00804CF8" w:rsidRDefault="00804CF8" w:rsidP="00804CF8">
                      <w:r>
                        <w:t xml:space="preserve">Impossible </w:t>
                      </w:r>
                    </w:p>
                  </w:txbxContent>
                </v:textbox>
              </v:shape>
            </w:pict>
          </mc:Fallback>
        </mc:AlternateContent>
      </w:r>
      <w:r w:rsidR="00804CF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82C4F8" wp14:editId="47CB2593">
                <wp:simplePos x="0" y="0"/>
                <wp:positionH relativeFrom="column">
                  <wp:posOffset>8483600</wp:posOffset>
                </wp:positionH>
                <wp:positionV relativeFrom="paragraph">
                  <wp:posOffset>104140</wp:posOffset>
                </wp:positionV>
                <wp:extent cx="719667" cy="332740"/>
                <wp:effectExtent l="0" t="0" r="17145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667" cy="3327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B7D89C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Certain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82C4F8" id="Text Box 8" o:spid="_x0000_s1029" type="#_x0000_t202" style="position:absolute;left:0;text-align:left;margin-left:668pt;margin-top:8.2pt;width:56.65pt;height:26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" fillcolor="#deeaf6 [664]" strokeweight=".5pt">
                <v:textbox>
                  <w:txbxContent>
                    <w:p w14:paraId="6BB7D89C" w14:textId="77777777" w:rsidR="00804CF8" w:rsidRDefault="00804CF8" w:rsidP="00804CF8">
                      <w:pPr>
                        <w:jc w:val="center"/>
                      </w:pPr>
                      <w:r>
                        <w:t>Certain</w:t>
                      </w:r>
                    </w:p>
                  </w:txbxContent>
                </v:textbox>
              </v:shape>
            </w:pict>
          </mc:Fallback>
        </mc:AlternateContent>
      </w:r>
      <w:r w:rsidR="00804CF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6D5D2E" wp14:editId="5F31548A">
                <wp:simplePos x="0" y="0"/>
                <wp:positionH relativeFrom="column">
                  <wp:posOffset>6273165</wp:posOffset>
                </wp:positionH>
                <wp:positionV relativeFrom="paragraph">
                  <wp:posOffset>103505</wp:posOffset>
                </wp:positionV>
                <wp:extent cx="618066" cy="332740"/>
                <wp:effectExtent l="0" t="0" r="17145" b="1016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066" cy="3327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7ED1AE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Likely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6D5D2E" id="Text Box 7" o:spid="_x0000_s1030" type="#_x0000_t202" style="position:absolute;left:0;text-align:left;margin-left:493.95pt;margin-top:8.15pt;width:48.65pt;height:26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" fillcolor="#deeaf6 [664]" strokeweight=".5pt">
                <v:textbox>
                  <w:txbxContent>
                    <w:p w14:paraId="517ED1AE" w14:textId="77777777" w:rsidR="00804CF8" w:rsidRDefault="00804CF8" w:rsidP="00804CF8">
                      <w:pPr>
                        <w:jc w:val="center"/>
                      </w:pPr>
                      <w:r>
                        <w:t>Likely</w:t>
                      </w:r>
                    </w:p>
                  </w:txbxContent>
                </v:textbox>
              </v:shape>
            </w:pict>
          </mc:Fallback>
        </mc:AlternateContent>
      </w:r>
    </w:p>
    <w:p w14:paraId="334018E2" w14:textId="77777777" w:rsidR="00804CF8" w:rsidRPr="004D68C7" w:rsidRDefault="00804CF8" w:rsidP="00804CF8"/>
    <w:tbl>
      <w:tblPr>
        <w:tblStyle w:val="TableGrid"/>
        <w:tblpPr w:leftFromText="180" w:rightFromText="180" w:vertAnchor="page" w:horzAnchor="margin" w:tblpY="4455"/>
        <w:tblW w:w="14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1413"/>
        <w:gridCol w:w="1414"/>
        <w:gridCol w:w="1414"/>
        <w:gridCol w:w="1414"/>
        <w:gridCol w:w="1414"/>
        <w:gridCol w:w="1414"/>
        <w:gridCol w:w="1414"/>
        <w:gridCol w:w="1414"/>
        <w:gridCol w:w="1414"/>
      </w:tblGrid>
      <w:tr w:rsidR="00804CF8" w14:paraId="097384C4" w14:textId="77777777" w:rsidTr="00804CF8">
        <w:trPr>
          <w:trHeight w:val="405"/>
        </w:trPr>
        <w:tc>
          <w:tcPr>
            <w:tcW w:w="1413" w:type="dxa"/>
          </w:tcPr>
          <w:p w14:paraId="3D076F1E" w14:textId="77777777" w:rsidR="00804CF8" w:rsidRDefault="00804CF8" w:rsidP="00804CF8"/>
        </w:tc>
        <w:tc>
          <w:tcPr>
            <w:tcW w:w="1413" w:type="dxa"/>
          </w:tcPr>
          <w:p w14:paraId="613EA3A5" w14:textId="77777777" w:rsidR="00804CF8" w:rsidRDefault="00804CF8" w:rsidP="00804CF8"/>
        </w:tc>
        <w:tc>
          <w:tcPr>
            <w:tcW w:w="1414" w:type="dxa"/>
          </w:tcPr>
          <w:p w14:paraId="3B18D14D" w14:textId="77777777" w:rsidR="00804CF8" w:rsidRDefault="00804CF8" w:rsidP="00804CF8"/>
        </w:tc>
        <w:tc>
          <w:tcPr>
            <w:tcW w:w="1414" w:type="dxa"/>
          </w:tcPr>
          <w:p w14:paraId="42224114" w14:textId="77777777" w:rsidR="00804CF8" w:rsidRDefault="00804CF8" w:rsidP="00804CF8"/>
        </w:tc>
        <w:tc>
          <w:tcPr>
            <w:tcW w:w="1414" w:type="dxa"/>
          </w:tcPr>
          <w:p w14:paraId="37276865" w14:textId="77777777" w:rsidR="00804CF8" w:rsidRDefault="00804CF8" w:rsidP="00804CF8"/>
        </w:tc>
        <w:tc>
          <w:tcPr>
            <w:tcW w:w="1414" w:type="dxa"/>
          </w:tcPr>
          <w:p w14:paraId="7DDCB325" w14:textId="77777777" w:rsidR="00804CF8" w:rsidRDefault="00804CF8" w:rsidP="00804CF8"/>
        </w:tc>
        <w:tc>
          <w:tcPr>
            <w:tcW w:w="1414" w:type="dxa"/>
          </w:tcPr>
          <w:p w14:paraId="16D18516" w14:textId="77777777" w:rsidR="00804CF8" w:rsidRDefault="00804CF8" w:rsidP="00804CF8"/>
        </w:tc>
        <w:tc>
          <w:tcPr>
            <w:tcW w:w="1414" w:type="dxa"/>
          </w:tcPr>
          <w:p w14:paraId="7EEB4D2B" w14:textId="77777777" w:rsidR="00804CF8" w:rsidRDefault="00804CF8" w:rsidP="00804CF8"/>
        </w:tc>
        <w:tc>
          <w:tcPr>
            <w:tcW w:w="1414" w:type="dxa"/>
          </w:tcPr>
          <w:p w14:paraId="23FC62F5" w14:textId="77777777" w:rsidR="00804CF8" w:rsidRDefault="00804CF8" w:rsidP="00804CF8"/>
        </w:tc>
        <w:tc>
          <w:tcPr>
            <w:tcW w:w="1414" w:type="dxa"/>
          </w:tcPr>
          <w:p w14:paraId="246D200E" w14:textId="77777777" w:rsidR="00804CF8" w:rsidRDefault="00804CF8" w:rsidP="00804CF8"/>
        </w:tc>
      </w:tr>
      <w:tr w:rsidR="00804CF8" w14:paraId="1AF9C061" w14:textId="77777777" w:rsidTr="00804CF8">
        <w:trPr>
          <w:trHeight w:val="405"/>
        </w:trPr>
        <w:tc>
          <w:tcPr>
            <w:tcW w:w="1413" w:type="dxa"/>
          </w:tcPr>
          <w:p w14:paraId="2FB91837" w14:textId="77777777" w:rsidR="00804CF8" w:rsidRDefault="00804CF8" w:rsidP="00804CF8"/>
        </w:tc>
        <w:tc>
          <w:tcPr>
            <w:tcW w:w="1413" w:type="dxa"/>
          </w:tcPr>
          <w:p w14:paraId="6AE2B49E" w14:textId="77777777" w:rsidR="00804CF8" w:rsidRDefault="00804CF8" w:rsidP="00804CF8"/>
        </w:tc>
        <w:tc>
          <w:tcPr>
            <w:tcW w:w="1414" w:type="dxa"/>
          </w:tcPr>
          <w:p w14:paraId="16380BE9" w14:textId="77777777" w:rsidR="00804CF8" w:rsidRDefault="00804CF8" w:rsidP="00804CF8"/>
        </w:tc>
        <w:tc>
          <w:tcPr>
            <w:tcW w:w="1414" w:type="dxa"/>
          </w:tcPr>
          <w:p w14:paraId="7F2D9C84" w14:textId="77777777" w:rsidR="00804CF8" w:rsidRDefault="00804CF8" w:rsidP="00804CF8"/>
        </w:tc>
        <w:tc>
          <w:tcPr>
            <w:tcW w:w="1414" w:type="dxa"/>
          </w:tcPr>
          <w:p w14:paraId="13DA80F9" w14:textId="77777777" w:rsidR="00804CF8" w:rsidRDefault="00804CF8" w:rsidP="00804CF8"/>
        </w:tc>
        <w:tc>
          <w:tcPr>
            <w:tcW w:w="1414" w:type="dxa"/>
          </w:tcPr>
          <w:p w14:paraId="40927E3D" w14:textId="77777777" w:rsidR="00804CF8" w:rsidRDefault="00804CF8" w:rsidP="00804CF8"/>
        </w:tc>
        <w:tc>
          <w:tcPr>
            <w:tcW w:w="1414" w:type="dxa"/>
          </w:tcPr>
          <w:p w14:paraId="4F01C353" w14:textId="77777777" w:rsidR="00804CF8" w:rsidRDefault="00804CF8" w:rsidP="00804CF8"/>
        </w:tc>
        <w:tc>
          <w:tcPr>
            <w:tcW w:w="1414" w:type="dxa"/>
          </w:tcPr>
          <w:p w14:paraId="11AF26D7" w14:textId="77777777" w:rsidR="00804CF8" w:rsidRDefault="00804CF8" w:rsidP="00804CF8"/>
        </w:tc>
        <w:tc>
          <w:tcPr>
            <w:tcW w:w="1414" w:type="dxa"/>
          </w:tcPr>
          <w:p w14:paraId="0771B7DD" w14:textId="77777777" w:rsidR="00804CF8" w:rsidRDefault="00804CF8" w:rsidP="00804CF8"/>
        </w:tc>
        <w:tc>
          <w:tcPr>
            <w:tcW w:w="1414" w:type="dxa"/>
          </w:tcPr>
          <w:p w14:paraId="30A73DC7" w14:textId="77777777" w:rsidR="00804CF8" w:rsidRDefault="00804CF8" w:rsidP="00804CF8"/>
        </w:tc>
      </w:tr>
    </w:tbl>
    <w:p w14:paraId="7A560ED8" w14:textId="77777777" w:rsidR="00804CF8" w:rsidRPr="004D68C7" w:rsidRDefault="00804CF8" w:rsidP="00804CF8"/>
    <w:p w14:paraId="52846ADB" w14:textId="77777777" w:rsidR="00804CF8" w:rsidRPr="008C2D25" w:rsidRDefault="00804CF8" w:rsidP="00804CF8">
      <w:pPr>
        <w:rPr>
          <w:b/>
          <w:bCs/>
        </w:rPr>
      </w:pPr>
      <w:r w:rsidRPr="008C2D2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6392F" wp14:editId="046CC8BF">
                <wp:simplePos x="0" y="0"/>
                <wp:positionH relativeFrom="column">
                  <wp:posOffset>4020819</wp:posOffset>
                </wp:positionH>
                <wp:positionV relativeFrom="paragraph">
                  <wp:posOffset>251883</wp:posOffset>
                </wp:positionV>
                <wp:extent cx="1151467" cy="332740"/>
                <wp:effectExtent l="0" t="0" r="10795" b="1016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467" cy="3327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FA7FC2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50%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26392F" id="Text Box 11" o:spid="_x0000_s1031" type="#_x0000_t202" style="position:absolute;margin-left:316.6pt;margin-top:19.85pt;width:90.65pt;height:26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" fillcolor="#e2efd9 [665]" strokeweight=".5pt">
                <v:textbox>
                  <w:txbxContent>
                    <w:p w14:paraId="0BFA7FC2" w14:textId="77777777" w:rsidR="00804CF8" w:rsidRDefault="00804CF8" w:rsidP="00804CF8">
                      <w:pPr>
                        <w:jc w:val="center"/>
                      </w:pPr>
                      <w:r>
                        <w:t>50% Chance</w:t>
                      </w:r>
                    </w:p>
                  </w:txbxContent>
                </v:textbox>
              </v:shape>
            </w:pict>
          </mc:Fallback>
        </mc:AlternateContent>
      </w:r>
      <w:r w:rsidRPr="008C2D2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5E06D9" wp14:editId="1E39AD44">
                <wp:simplePos x="0" y="0"/>
                <wp:positionH relativeFrom="column">
                  <wp:posOffset>8186420</wp:posOffset>
                </wp:positionH>
                <wp:positionV relativeFrom="paragraph">
                  <wp:posOffset>251883</wp:posOffset>
                </wp:positionV>
                <wp:extent cx="1252643" cy="332740"/>
                <wp:effectExtent l="0" t="0" r="24130" b="1016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2643" cy="3327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FBC21C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100%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5E06D9" id="Text Box 4" o:spid="_x0000_s1032" type="#_x0000_t202" style="position:absolute;margin-left:644.6pt;margin-top:19.85pt;width:98.65pt;height:26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" fillcolor="#e2efd9 [665]" strokeweight=".5pt">
                <v:textbox>
                  <w:txbxContent>
                    <w:p w14:paraId="42FBC21C" w14:textId="77777777" w:rsidR="00804CF8" w:rsidRDefault="00804CF8" w:rsidP="00804CF8">
                      <w:pPr>
                        <w:jc w:val="center"/>
                      </w:pPr>
                      <w:r>
                        <w:t>100% Chance</w:t>
                      </w:r>
                    </w:p>
                  </w:txbxContent>
                </v:textbox>
              </v:shape>
            </w:pict>
          </mc:Fallback>
        </mc:AlternateContent>
      </w:r>
      <w:r w:rsidRPr="008C2D2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B8DBE7" wp14:editId="3FD8EA5C">
                <wp:simplePos x="0" y="0"/>
                <wp:positionH relativeFrom="column">
                  <wp:posOffset>6272952</wp:posOffset>
                </wp:positionH>
                <wp:positionV relativeFrom="paragraph">
                  <wp:posOffset>251883</wp:posOffset>
                </wp:positionV>
                <wp:extent cx="1075267" cy="332740"/>
                <wp:effectExtent l="0" t="0" r="10795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267" cy="3327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81C30F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75%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B8DBE7" id="Text Box 6" o:spid="_x0000_s1033" type="#_x0000_t202" style="position:absolute;margin-left:493.95pt;margin-top:19.85pt;width:84.65pt;height:26.2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" fillcolor="#e2efd9 [665]" strokeweight=".5pt">
                <v:textbox>
                  <w:txbxContent>
                    <w:p w14:paraId="2A81C30F" w14:textId="77777777" w:rsidR="00804CF8" w:rsidRDefault="00804CF8" w:rsidP="00804CF8">
                      <w:pPr>
                        <w:jc w:val="center"/>
                      </w:pPr>
                      <w:r>
                        <w:t>75% Chance</w:t>
                      </w:r>
                    </w:p>
                  </w:txbxContent>
                </v:textbox>
              </v:shape>
            </w:pict>
          </mc:Fallback>
        </mc:AlternateContent>
      </w:r>
      <w:r w:rsidRPr="008C2D25">
        <w:rPr>
          <w:b/>
          <w:bCs/>
        </w:rPr>
        <w:t>0</w:t>
      </w:r>
      <w:r w:rsidRPr="008C2D25">
        <w:rPr>
          <w:b/>
          <w:bCs/>
        </w:rPr>
        <w:tab/>
        <w:t xml:space="preserve">        0.1                 0.2                0.3                0.4                0.5                0.6                 0.7               0.8                 0.9          </w:t>
      </w:r>
      <w:r>
        <w:rPr>
          <w:b/>
          <w:bCs/>
        </w:rPr>
        <w:t xml:space="preserve">     </w:t>
      </w:r>
      <w:r w:rsidRPr="008C2D25">
        <w:rPr>
          <w:b/>
          <w:bCs/>
        </w:rPr>
        <w:t>1</w:t>
      </w:r>
    </w:p>
    <w:p w14:paraId="3D042D19" w14:textId="77777777" w:rsidR="00804CF8" w:rsidRPr="004D68C7" w:rsidRDefault="00804CF8" w:rsidP="00804CF8">
      <w:r w:rsidRPr="008C2D2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A3A329" wp14:editId="43B750A2">
                <wp:simplePos x="0" y="0"/>
                <wp:positionH relativeFrom="column">
                  <wp:posOffset>1785408</wp:posOffset>
                </wp:positionH>
                <wp:positionV relativeFrom="paragraph">
                  <wp:posOffset>11007</wp:posOffset>
                </wp:positionV>
                <wp:extent cx="1117600" cy="332740"/>
                <wp:effectExtent l="0" t="0" r="25400" b="101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7600" cy="3327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65B81C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25%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A3A329" id="Text Box 12" o:spid="_x0000_s1034" type="#_x0000_t202" style="position:absolute;margin-left:140.6pt;margin-top:.85pt;width:88pt;height:26.2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" fillcolor="#e2efd9 [665]" strokeweight=".5pt">
                <v:textbox>
                  <w:txbxContent>
                    <w:p w14:paraId="5465B81C" w14:textId="77777777" w:rsidR="00804CF8" w:rsidRDefault="00804CF8" w:rsidP="00804CF8">
                      <w:pPr>
                        <w:jc w:val="center"/>
                      </w:pPr>
                      <w:r>
                        <w:t>25% Chance</w:t>
                      </w:r>
                    </w:p>
                  </w:txbxContent>
                </v:textbox>
              </v:shape>
            </w:pict>
          </mc:Fallback>
        </mc:AlternateContent>
      </w:r>
      <w:r w:rsidRPr="008C2D2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9D30B0" wp14:editId="2B61C7F9">
                <wp:simplePos x="0" y="0"/>
                <wp:positionH relativeFrom="column">
                  <wp:posOffset>-381635</wp:posOffset>
                </wp:positionH>
                <wp:positionV relativeFrom="paragraph">
                  <wp:posOffset>2540</wp:posOffset>
                </wp:positionV>
                <wp:extent cx="1092200" cy="332740"/>
                <wp:effectExtent l="0" t="0" r="12700" b="101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3327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E14B93" w14:textId="77777777" w:rsidR="00804CF8" w:rsidRDefault="00804CF8" w:rsidP="00804CF8">
                            <w:pPr>
                              <w:jc w:val="center"/>
                            </w:pPr>
                            <w:r>
                              <w:t>No Chance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9D30B0" id="Text Box 13" o:spid="_x0000_s1035" type="#_x0000_t202" style="position:absolute;margin-left:-30.05pt;margin-top:.2pt;width:86pt;height:26.2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" fillcolor="#e2efd9 [665]" strokeweight=".5pt">
                <v:textbox>
                  <w:txbxContent>
                    <w:p w14:paraId="1DE14B93" w14:textId="77777777" w:rsidR="00804CF8" w:rsidRDefault="00804CF8" w:rsidP="00804CF8">
                      <w:pPr>
                        <w:jc w:val="center"/>
                      </w:pPr>
                      <w:r>
                        <w:t>No Chance</w:t>
                      </w:r>
                    </w:p>
                  </w:txbxContent>
                </v:textbox>
              </v:shape>
            </w:pict>
          </mc:Fallback>
        </mc:AlternateContent>
      </w:r>
    </w:p>
    <w:p w14:paraId="6442F43E" w14:textId="77777777" w:rsidR="00804CF8" w:rsidRPr="004D68C7" w:rsidRDefault="00804CF8" w:rsidP="00804CF8"/>
    <w:p w14:paraId="77A0D865" w14:textId="77777777" w:rsidR="00254534" w:rsidRDefault="00254534" w:rsidP="006B79AD"/>
    <w:p w14:paraId="709A8DC7" w14:textId="77777777" w:rsidR="001426FE" w:rsidRDefault="001426FE" w:rsidP="006B79AD"/>
    <w:p w14:paraId="743E0B7E" w14:textId="77777777" w:rsidR="0025651C" w:rsidRDefault="0025651C" w:rsidP="0025651C"/>
    <w:sectPr w:rsidR="0025651C" w:rsidSect="004C17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99B55" w14:textId="77777777" w:rsidR="00913A9D" w:rsidRDefault="00913A9D" w:rsidP="00F96C86">
      <w:r>
        <w:separator/>
      </w:r>
    </w:p>
  </w:endnote>
  <w:endnote w:type="continuationSeparator" w:id="0">
    <w:p w14:paraId="363CAD80" w14:textId="77777777" w:rsidR="00913A9D" w:rsidRDefault="00913A9D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8C159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CF4F3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36EB1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3A201" w14:textId="77777777" w:rsidR="00913A9D" w:rsidRDefault="00913A9D" w:rsidP="00F96C86">
      <w:r>
        <w:separator/>
      </w:r>
    </w:p>
  </w:footnote>
  <w:footnote w:type="continuationSeparator" w:id="0">
    <w:p w14:paraId="262DA511" w14:textId="77777777" w:rsidR="00913A9D" w:rsidRDefault="00913A9D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DF52C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8F547" w14:textId="77777777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201B80DD" wp14:editId="5A2B5116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AD298AD" wp14:editId="0C37FCF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5AF05A95" wp14:editId="51CFF193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169D48" w14:textId="77777777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34F0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B99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C7E82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D7281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61B99"/>
    <w:rsid w:val="004A5561"/>
    <w:rsid w:val="004C17B3"/>
    <w:rsid w:val="004F3CC9"/>
    <w:rsid w:val="005106D1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73ADC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A4890"/>
    <w:rsid w:val="007C2BB7"/>
    <w:rsid w:val="007D13E0"/>
    <w:rsid w:val="007D556D"/>
    <w:rsid w:val="007D7C49"/>
    <w:rsid w:val="007E456E"/>
    <w:rsid w:val="00804CF8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13A9D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56D9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2DE83D"/>
  <w15:docId w15:val="{DA18DABC-756F-4F8E-8999-E1C9A790A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2</cp:revision>
  <cp:lastPrinted>2021-03-09T11:45:00Z</cp:lastPrinted>
  <dcterms:created xsi:type="dcterms:W3CDTF">2023-03-22T17:39:00Z</dcterms:created>
  <dcterms:modified xsi:type="dcterms:W3CDTF">2023-03-22T17:39:00Z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